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5.6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2024.5.12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儿童交通安全小知识——鲜艳童装可避车祸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672965" cy="6230620"/>
                  <wp:effectExtent l="0" t="0" r="635" b="5080"/>
                  <wp:docPr id="9" name="图片 9" descr="IMG_30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IMG_308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2965" cy="6230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5.20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2024.5.26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安全交通知识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536440" cy="6049645"/>
                  <wp:effectExtent l="0" t="0" r="10160" b="8255"/>
                  <wp:docPr id="13" name="图片 13" descr="IMG_3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IMG_326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6440" cy="6049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YyZWM0ZWJhNjc3NWY5NGRmYjYxN2FiMzQyODlhZW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21D4AA7"/>
    <w:rsid w:val="029956FE"/>
    <w:rsid w:val="038F1EF0"/>
    <w:rsid w:val="04F23851"/>
    <w:rsid w:val="053E4029"/>
    <w:rsid w:val="06C21663"/>
    <w:rsid w:val="07A7195A"/>
    <w:rsid w:val="07EB5D18"/>
    <w:rsid w:val="0834033F"/>
    <w:rsid w:val="09146BD7"/>
    <w:rsid w:val="09C85DE7"/>
    <w:rsid w:val="0CBE60B5"/>
    <w:rsid w:val="0CC13EAE"/>
    <w:rsid w:val="0D1A6164"/>
    <w:rsid w:val="0D28424C"/>
    <w:rsid w:val="0FC62FE3"/>
    <w:rsid w:val="0FF10FED"/>
    <w:rsid w:val="110B4F27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C786318"/>
    <w:rsid w:val="1C9B131D"/>
    <w:rsid w:val="1CF77683"/>
    <w:rsid w:val="1D303373"/>
    <w:rsid w:val="1DC37D43"/>
    <w:rsid w:val="1EA25A9D"/>
    <w:rsid w:val="1ECE1DF3"/>
    <w:rsid w:val="1F920EE3"/>
    <w:rsid w:val="1FC644CC"/>
    <w:rsid w:val="221A3F99"/>
    <w:rsid w:val="22315BAD"/>
    <w:rsid w:val="22533012"/>
    <w:rsid w:val="23C74131"/>
    <w:rsid w:val="24A2038F"/>
    <w:rsid w:val="25F22139"/>
    <w:rsid w:val="266E3992"/>
    <w:rsid w:val="26834317"/>
    <w:rsid w:val="27AA012D"/>
    <w:rsid w:val="29A635C6"/>
    <w:rsid w:val="2A4827BE"/>
    <w:rsid w:val="2E3A7BDA"/>
    <w:rsid w:val="2F1A3574"/>
    <w:rsid w:val="2FBB411A"/>
    <w:rsid w:val="2FC601BF"/>
    <w:rsid w:val="304D43F8"/>
    <w:rsid w:val="30B73988"/>
    <w:rsid w:val="31873AB7"/>
    <w:rsid w:val="333A0958"/>
    <w:rsid w:val="3342066A"/>
    <w:rsid w:val="34345A9F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DE75990"/>
    <w:rsid w:val="3EE5177F"/>
    <w:rsid w:val="3F731C3D"/>
    <w:rsid w:val="3FB377C0"/>
    <w:rsid w:val="4030503A"/>
    <w:rsid w:val="403361F7"/>
    <w:rsid w:val="40BE7F63"/>
    <w:rsid w:val="422B6FDD"/>
    <w:rsid w:val="424503FA"/>
    <w:rsid w:val="426E79CE"/>
    <w:rsid w:val="445063AF"/>
    <w:rsid w:val="44DC01A5"/>
    <w:rsid w:val="45074680"/>
    <w:rsid w:val="45EC743F"/>
    <w:rsid w:val="46D77280"/>
    <w:rsid w:val="47F25148"/>
    <w:rsid w:val="47FB3B25"/>
    <w:rsid w:val="48CE0A98"/>
    <w:rsid w:val="49693930"/>
    <w:rsid w:val="499B4AAC"/>
    <w:rsid w:val="4BE15054"/>
    <w:rsid w:val="4CAE3B0B"/>
    <w:rsid w:val="4CB539FF"/>
    <w:rsid w:val="4CCD6B55"/>
    <w:rsid w:val="4E323FA5"/>
    <w:rsid w:val="4E786B28"/>
    <w:rsid w:val="4F9051F0"/>
    <w:rsid w:val="4F98545A"/>
    <w:rsid w:val="4FA1109E"/>
    <w:rsid w:val="4FB758CE"/>
    <w:rsid w:val="4FD74E32"/>
    <w:rsid w:val="50850D04"/>
    <w:rsid w:val="50A54F03"/>
    <w:rsid w:val="50EB211E"/>
    <w:rsid w:val="515E4D66"/>
    <w:rsid w:val="51FC4DF0"/>
    <w:rsid w:val="52C00AB7"/>
    <w:rsid w:val="52FF1142"/>
    <w:rsid w:val="53D8635F"/>
    <w:rsid w:val="53E23D82"/>
    <w:rsid w:val="540543F1"/>
    <w:rsid w:val="54B41688"/>
    <w:rsid w:val="552D6BB6"/>
    <w:rsid w:val="562C1C22"/>
    <w:rsid w:val="56F1693C"/>
    <w:rsid w:val="57B123DF"/>
    <w:rsid w:val="57B72841"/>
    <w:rsid w:val="59864081"/>
    <w:rsid w:val="5AA47FD9"/>
    <w:rsid w:val="5AA5593F"/>
    <w:rsid w:val="5AD22D98"/>
    <w:rsid w:val="5B053E73"/>
    <w:rsid w:val="5BEA226F"/>
    <w:rsid w:val="5CBC5AAE"/>
    <w:rsid w:val="5CCD62BD"/>
    <w:rsid w:val="5D303DA6"/>
    <w:rsid w:val="5D8B2475"/>
    <w:rsid w:val="5D9D0AB2"/>
    <w:rsid w:val="5DA5659C"/>
    <w:rsid w:val="5DB7361F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CE22AC"/>
    <w:rsid w:val="67BB479E"/>
    <w:rsid w:val="68910C30"/>
    <w:rsid w:val="69B35665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BA4CB6"/>
    <w:rsid w:val="6FF95322"/>
    <w:rsid w:val="702B6FEE"/>
    <w:rsid w:val="70531E2E"/>
    <w:rsid w:val="708446DD"/>
    <w:rsid w:val="71C01745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191</Words>
  <Characters>242</Characters>
  <Lines>0</Lines>
  <Paragraphs>0</Paragraphs>
  <TotalTime>1</TotalTime>
  <ScaleCrop>false</ScaleCrop>
  <LinksUpToDate>false</LinksUpToDate>
  <CharactersWithSpaces>287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miao!</cp:lastModifiedBy>
  <cp:lastPrinted>2020-11-03T00:11:00Z</cp:lastPrinted>
  <dcterms:modified xsi:type="dcterms:W3CDTF">2024-06-05T15:22:08Z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09A07971D49D430EB94B767405B868E4</vt:lpwstr>
  </property>
</Properties>
</file>